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72A50" w14:textId="77777777" w:rsidR="00F03992" w:rsidRDefault="00F03992" w:rsidP="00F0399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RYCHER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601F440F" w14:textId="77777777" w:rsidR="00F03992" w:rsidRDefault="00F03992" w:rsidP="00F03992">
      <w:pPr>
        <w:pStyle w:val="NoSpacing"/>
        <w:rPr>
          <w:rFonts w:cs="Times New Roman"/>
          <w:szCs w:val="24"/>
        </w:rPr>
      </w:pPr>
    </w:p>
    <w:p w14:paraId="2A82DD2D" w14:textId="77777777" w:rsidR="00F03992" w:rsidRDefault="00F03992" w:rsidP="00F03992">
      <w:pPr>
        <w:pStyle w:val="NoSpacing"/>
        <w:rPr>
          <w:rFonts w:cs="Times New Roman"/>
          <w:szCs w:val="24"/>
        </w:rPr>
      </w:pPr>
    </w:p>
    <w:p w14:paraId="796BC622" w14:textId="77777777" w:rsidR="00F03992" w:rsidRDefault="00F03992" w:rsidP="00F039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Nottingham into lands</w:t>
      </w:r>
    </w:p>
    <w:p w14:paraId="369D0ECC" w14:textId="77777777" w:rsidR="00F03992" w:rsidRDefault="00F03992" w:rsidP="00F039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Sir William Hastings(q.v.).</w:t>
      </w:r>
    </w:p>
    <w:p w14:paraId="424D791B" w14:textId="77777777" w:rsidR="00F03992" w:rsidRDefault="00F03992" w:rsidP="00F0399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12BE836" w14:textId="77777777" w:rsidR="00F03992" w:rsidRDefault="00F03992" w:rsidP="00F0399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p.45)</w:t>
      </w:r>
    </w:p>
    <w:p w14:paraId="7C782C91" w14:textId="77777777" w:rsidR="00F03992" w:rsidRDefault="00F03992" w:rsidP="00F03992">
      <w:pPr>
        <w:pStyle w:val="NoSpacing"/>
        <w:rPr>
          <w:rFonts w:eastAsia="Times New Roman" w:cs="Times New Roman"/>
          <w:szCs w:val="24"/>
        </w:rPr>
      </w:pPr>
    </w:p>
    <w:p w14:paraId="2952A56C" w14:textId="77777777" w:rsidR="00F03992" w:rsidRDefault="00F03992" w:rsidP="00F03992">
      <w:pPr>
        <w:pStyle w:val="NoSpacing"/>
        <w:rPr>
          <w:rFonts w:eastAsia="Times New Roman" w:cs="Times New Roman"/>
          <w:szCs w:val="24"/>
        </w:rPr>
      </w:pPr>
    </w:p>
    <w:p w14:paraId="62A0E5B1" w14:textId="77777777" w:rsidR="00F03992" w:rsidRDefault="00F03992" w:rsidP="00F0399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April 2023</w:t>
      </w:r>
    </w:p>
    <w:p w14:paraId="4B7F13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D055C" w14:textId="77777777" w:rsidR="00F03992" w:rsidRDefault="00F03992" w:rsidP="009139A6">
      <w:r>
        <w:separator/>
      </w:r>
    </w:p>
  </w:endnote>
  <w:endnote w:type="continuationSeparator" w:id="0">
    <w:p w14:paraId="6498489A" w14:textId="77777777" w:rsidR="00F03992" w:rsidRDefault="00F039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186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C3A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860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ACE62" w14:textId="77777777" w:rsidR="00F03992" w:rsidRDefault="00F03992" w:rsidP="009139A6">
      <w:r>
        <w:separator/>
      </w:r>
    </w:p>
  </w:footnote>
  <w:footnote w:type="continuationSeparator" w:id="0">
    <w:p w14:paraId="10B4EDCC" w14:textId="77777777" w:rsidR="00F03992" w:rsidRDefault="00F039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08D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719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6B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99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399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B61A4"/>
  <w15:chartTrackingRefBased/>
  <w15:docId w15:val="{09D42E23-AAA9-44C9-AF8A-20021B9D5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2023-04-23T19:30:00Z</dcterms:created>
  <dcterms:modified xsi:type="dcterms:W3CDTF">2023-04-23T19:31:00Z</dcterms:modified>
</cp:coreProperties>
</file>